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6A5A0" w14:textId="77777777" w:rsidR="00CF4602" w:rsidRDefault="00674697" w:rsidP="00247408">
      <w:pPr>
        <w:pStyle w:val="Ttulo2"/>
      </w:pPr>
      <w:r>
        <w:rPr>
          <w:noProof/>
          <w:lang w:val="es-US" w:eastAsia="es-US"/>
        </w:rPr>
        <w:drawing>
          <wp:anchor distT="0" distB="0" distL="114300" distR="114300" simplePos="0" relativeHeight="251660288" behindDoc="1" locked="0" layoutInCell="1" allowOverlap="1" wp14:anchorId="31B3BAC7" wp14:editId="57113CDB">
            <wp:simplePos x="0" y="0"/>
            <wp:positionH relativeFrom="margin">
              <wp:align>left</wp:align>
            </wp:positionH>
            <wp:positionV relativeFrom="paragraph">
              <wp:posOffset>7300</wp:posOffset>
            </wp:positionV>
            <wp:extent cx="1296670" cy="1236980"/>
            <wp:effectExtent l="0" t="0" r="0" b="127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erfil_Alcaldia copia202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2CA3A0" w14:textId="77777777" w:rsidR="00756B5A" w:rsidRPr="00232314" w:rsidRDefault="00674697" w:rsidP="000E01FB">
      <w:pPr>
        <w:tabs>
          <w:tab w:val="left" w:pos="823"/>
          <w:tab w:val="left" w:pos="1582"/>
        </w:tabs>
      </w:pPr>
      <w:r>
        <w:tab/>
      </w:r>
      <w:r w:rsidR="000E01FB">
        <w:tab/>
      </w:r>
    </w:p>
    <w:p w14:paraId="16DBA232" w14:textId="12C49F24" w:rsidR="00674697" w:rsidRPr="00F223F2" w:rsidRDefault="004620BA" w:rsidP="002605E2">
      <w:pPr>
        <w:spacing w:after="0" w:line="276" w:lineRule="auto"/>
        <w:jc w:val="right"/>
        <w:rPr>
          <w:rFonts w:ascii="Arial" w:hAnsi="Arial" w:cs="Arial"/>
          <w:sz w:val="22"/>
          <w:szCs w:val="22"/>
        </w:rPr>
      </w:pPr>
      <w:r w:rsidRPr="00F223F2">
        <w:rPr>
          <w:rFonts w:ascii="Arial" w:hAnsi="Arial" w:cs="Arial"/>
          <w:sz w:val="22"/>
          <w:szCs w:val="22"/>
        </w:rPr>
        <w:t>Zaca</w:t>
      </w:r>
      <w:r w:rsidR="00972B34" w:rsidRPr="00F223F2">
        <w:rPr>
          <w:rFonts w:ascii="Arial" w:hAnsi="Arial" w:cs="Arial"/>
          <w:sz w:val="22"/>
          <w:szCs w:val="22"/>
        </w:rPr>
        <w:t xml:space="preserve">tecoluca, </w:t>
      </w:r>
      <w:r w:rsidR="00E575D9" w:rsidRPr="00F223F2">
        <w:rPr>
          <w:rFonts w:ascii="Arial" w:hAnsi="Arial" w:cs="Arial"/>
          <w:sz w:val="22"/>
          <w:szCs w:val="22"/>
        </w:rPr>
        <w:t>09</w:t>
      </w:r>
      <w:r w:rsidR="00972B34" w:rsidRPr="00F223F2">
        <w:rPr>
          <w:rFonts w:ascii="Arial" w:hAnsi="Arial" w:cs="Arial"/>
          <w:sz w:val="22"/>
          <w:szCs w:val="22"/>
        </w:rPr>
        <w:t xml:space="preserve"> de </w:t>
      </w:r>
      <w:r w:rsidR="00E575D9" w:rsidRPr="00F223F2">
        <w:rPr>
          <w:rFonts w:ascii="Arial" w:hAnsi="Arial" w:cs="Arial"/>
          <w:sz w:val="22"/>
          <w:szCs w:val="22"/>
        </w:rPr>
        <w:t>agosto</w:t>
      </w:r>
      <w:r w:rsidR="00972B34" w:rsidRPr="00F223F2">
        <w:rPr>
          <w:rFonts w:ascii="Arial" w:hAnsi="Arial" w:cs="Arial"/>
          <w:sz w:val="22"/>
          <w:szCs w:val="22"/>
        </w:rPr>
        <w:t xml:space="preserve"> de 2021</w:t>
      </w:r>
    </w:p>
    <w:p w14:paraId="79C5B0E4" w14:textId="77777777" w:rsidR="0073379F" w:rsidRDefault="0073379F" w:rsidP="003C1406">
      <w:pPr>
        <w:tabs>
          <w:tab w:val="left" w:pos="2580"/>
        </w:tabs>
        <w:spacing w:line="240" w:lineRule="auto"/>
        <w:jc w:val="both"/>
        <w:rPr>
          <w:rFonts w:ascii="Bembo Std" w:hAnsi="Bembo Std" w:cs="Arial"/>
        </w:rPr>
      </w:pPr>
    </w:p>
    <w:p w14:paraId="34A50EE4" w14:textId="5811D1E4" w:rsidR="0098301E" w:rsidRPr="00812800" w:rsidRDefault="004620BA" w:rsidP="003C1406">
      <w:pPr>
        <w:tabs>
          <w:tab w:val="left" w:pos="2580"/>
        </w:tabs>
        <w:spacing w:line="24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12800">
        <w:rPr>
          <w:rFonts w:ascii="Bembo Std" w:hAnsi="Bembo Std" w:cs="Arial"/>
          <w:sz w:val="22"/>
          <w:szCs w:val="22"/>
        </w:rPr>
        <w:t>E</w:t>
      </w:r>
      <w:r w:rsidR="009121B3" w:rsidRPr="00812800">
        <w:rPr>
          <w:rFonts w:ascii="Arial" w:hAnsi="Arial" w:cs="Arial"/>
          <w:color w:val="000000" w:themeColor="text1"/>
          <w:sz w:val="22"/>
          <w:szCs w:val="22"/>
        </w:rPr>
        <w:t xml:space="preserve">n respuesta a </w:t>
      </w:r>
      <w:r w:rsidR="00C05AB2" w:rsidRPr="00812800">
        <w:rPr>
          <w:rFonts w:ascii="Arial" w:hAnsi="Arial" w:cs="Arial"/>
          <w:color w:val="000000" w:themeColor="text1"/>
          <w:sz w:val="22"/>
          <w:szCs w:val="22"/>
        </w:rPr>
        <w:t xml:space="preserve">la Solicitud de Acceso a Información Pública con referencia </w:t>
      </w:r>
      <w:r w:rsidR="00C05AB2" w:rsidRPr="00812800">
        <w:rPr>
          <w:rFonts w:ascii="Arial" w:hAnsi="Arial" w:cs="Arial"/>
          <w:b/>
          <w:color w:val="000000" w:themeColor="text1"/>
          <w:sz w:val="22"/>
          <w:szCs w:val="22"/>
        </w:rPr>
        <w:t>UAIP.</w:t>
      </w:r>
      <w:r w:rsidR="00E575D9" w:rsidRPr="00812800">
        <w:rPr>
          <w:rFonts w:ascii="Arial" w:hAnsi="Arial" w:cs="Arial"/>
          <w:b/>
          <w:color w:val="000000" w:themeColor="text1"/>
          <w:sz w:val="22"/>
          <w:szCs w:val="22"/>
        </w:rPr>
        <w:t>35</w:t>
      </w:r>
      <w:r w:rsidR="00C05AB2" w:rsidRPr="00812800">
        <w:rPr>
          <w:rFonts w:ascii="Arial" w:hAnsi="Arial" w:cs="Arial"/>
          <w:b/>
          <w:color w:val="000000" w:themeColor="text1"/>
          <w:sz w:val="22"/>
          <w:szCs w:val="22"/>
        </w:rPr>
        <w:t>-202</w:t>
      </w:r>
      <w:r w:rsidR="002605E2" w:rsidRPr="00812800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C05AB2" w:rsidRPr="00812800">
        <w:rPr>
          <w:rFonts w:ascii="Arial" w:hAnsi="Arial" w:cs="Arial"/>
          <w:b/>
          <w:color w:val="000000" w:themeColor="text1"/>
          <w:sz w:val="22"/>
          <w:szCs w:val="22"/>
        </w:rPr>
        <w:t xml:space="preserve">, </w:t>
      </w:r>
      <w:r w:rsidR="00372B9C" w:rsidRPr="00812800">
        <w:rPr>
          <w:rFonts w:ascii="Arial" w:hAnsi="Arial" w:cs="Arial"/>
          <w:color w:val="000000" w:themeColor="text1"/>
          <w:sz w:val="22"/>
          <w:szCs w:val="22"/>
        </w:rPr>
        <w:t>se informa lo siguiente</w:t>
      </w:r>
      <w:r w:rsidR="00972B34" w:rsidRPr="00812800">
        <w:rPr>
          <w:rFonts w:ascii="Arial" w:hAnsi="Arial" w:cs="Arial"/>
          <w:bCs/>
          <w:color w:val="000000" w:themeColor="text1"/>
          <w:sz w:val="22"/>
          <w:szCs w:val="22"/>
        </w:rPr>
        <w:t>:</w:t>
      </w:r>
    </w:p>
    <w:p w14:paraId="1DE35621" w14:textId="77777777" w:rsidR="00E575D9" w:rsidRPr="00812800" w:rsidRDefault="00E575D9" w:rsidP="00E575D9">
      <w:pPr>
        <w:pStyle w:val="Prrafodelista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812800">
        <w:rPr>
          <w:rFonts w:ascii="Arial" w:hAnsi="Arial" w:cs="Arial"/>
          <w:sz w:val="22"/>
          <w:szCs w:val="22"/>
        </w:rPr>
        <w:t xml:space="preserve">Documento en el que conste el número de proyectos a ser ejecutados en los primeros 100 días de gestión año 2021-2024. </w:t>
      </w:r>
    </w:p>
    <w:p w14:paraId="356BE3FD" w14:textId="7EAF018E" w:rsidR="00E575D9" w:rsidRPr="00812800" w:rsidRDefault="00E575D9" w:rsidP="00E575D9">
      <w:pPr>
        <w:pStyle w:val="Prrafodelista"/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12800">
        <w:rPr>
          <w:rFonts w:ascii="Arial" w:hAnsi="Arial" w:cs="Arial"/>
          <w:b/>
          <w:bCs/>
          <w:color w:val="000000" w:themeColor="text1"/>
          <w:sz w:val="22"/>
          <w:szCs w:val="22"/>
        </w:rPr>
        <w:t>No se tiene un documento, en el que conste el número de proyectos, que se ejecutaron en los primeros 100 días de gestión 2021-2024.</w:t>
      </w:r>
    </w:p>
    <w:p w14:paraId="07163D00" w14:textId="77777777" w:rsidR="00E575D9" w:rsidRPr="00812800" w:rsidRDefault="00E575D9" w:rsidP="00E575D9">
      <w:pPr>
        <w:pStyle w:val="Prrafodelista"/>
        <w:spacing w:after="160" w:line="360" w:lineRule="auto"/>
        <w:ind w:left="144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B2EE58A" w14:textId="77777777" w:rsidR="00E575D9" w:rsidRPr="00812800" w:rsidRDefault="00E575D9" w:rsidP="00E575D9">
      <w:pPr>
        <w:pStyle w:val="Prrafodelista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812800">
        <w:rPr>
          <w:rFonts w:ascii="Arial" w:hAnsi="Arial" w:cs="Arial"/>
          <w:sz w:val="22"/>
          <w:szCs w:val="22"/>
        </w:rPr>
        <w:t xml:space="preserve">Registro de los Proyectos ejecutados en el mes de agosto 2021( Del registro de cada proyecto ejecutado se solicita el siguiente detalle: nombre del proyecto, ubicación, resumen del trabajo a realizar, nombre de la obra/infraestructura, ubicación, presupuesto asignado por proyecto, fuente de financiamiento, fecha de inicio, tiempo de ejecución, número de beneficiarios, empresa o entidad a ejecutarlo, empresa supervisora, responsables del proyecto, fecha de creación y fecha de finalización del proyecto) y registro de los proyectos que se ejecutaran desde septiembre hasta diciembre 2021, </w:t>
      </w:r>
    </w:p>
    <w:p w14:paraId="5128D658" w14:textId="77777777" w:rsidR="00E575D9" w:rsidRPr="00812800" w:rsidRDefault="00E575D9" w:rsidP="00E575D9">
      <w:pPr>
        <w:pStyle w:val="Prrafodelista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12800">
        <w:rPr>
          <w:rFonts w:ascii="Arial" w:hAnsi="Arial" w:cs="Arial"/>
          <w:b/>
          <w:bCs/>
          <w:color w:val="000000" w:themeColor="text1"/>
          <w:sz w:val="22"/>
          <w:szCs w:val="22"/>
        </w:rPr>
        <w:t>En cuanto a los proyectos ejecutados en el mes de agosto 2021, se anexa cuadro en Excel.</w:t>
      </w:r>
    </w:p>
    <w:p w14:paraId="26B3C783" w14:textId="77777777" w:rsidR="00E575D9" w:rsidRPr="00812800" w:rsidRDefault="00E575D9" w:rsidP="00E575D9">
      <w:pPr>
        <w:pStyle w:val="Prrafodelista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12800">
        <w:rPr>
          <w:rFonts w:ascii="Arial" w:hAnsi="Arial" w:cs="Arial"/>
          <w:b/>
          <w:bCs/>
          <w:sz w:val="22"/>
          <w:szCs w:val="22"/>
        </w:rPr>
        <w:t>Referente al registro de proyectos que se ejecutaran de septiembre a diciembre 2021, están en ejecución los proyectos siguientes:</w:t>
      </w:r>
    </w:p>
    <w:p w14:paraId="59F9A263" w14:textId="093A859F" w:rsidR="00E575D9" w:rsidRPr="00812800" w:rsidRDefault="00E575D9" w:rsidP="00E575D9">
      <w:pPr>
        <w:pStyle w:val="Prrafodelista"/>
        <w:numPr>
          <w:ilvl w:val="1"/>
          <w:numId w:val="6"/>
        </w:numPr>
        <w:spacing w:after="16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12800">
        <w:rPr>
          <w:rFonts w:ascii="Arial" w:hAnsi="Arial" w:cs="Arial"/>
          <w:b/>
          <w:bCs/>
          <w:sz w:val="22"/>
          <w:szCs w:val="22"/>
        </w:rPr>
        <w:t>Bacheo 1 primera etapa de Agosto a Septiembre de 2021</w:t>
      </w:r>
    </w:p>
    <w:p w14:paraId="623599D5" w14:textId="65B449BC" w:rsidR="00E575D9" w:rsidRPr="00812800" w:rsidRDefault="00E575D9" w:rsidP="005D1893">
      <w:pPr>
        <w:pStyle w:val="Prrafodelista"/>
        <w:numPr>
          <w:ilvl w:val="1"/>
          <w:numId w:val="6"/>
        </w:numPr>
        <w:spacing w:after="160" w:line="360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812800">
        <w:rPr>
          <w:rFonts w:ascii="Arial" w:hAnsi="Arial" w:cs="Arial"/>
          <w:b/>
          <w:bCs/>
          <w:sz w:val="22"/>
          <w:szCs w:val="22"/>
        </w:rPr>
        <w:t>AMZ Construcción de Polideportivo Brisas de La Paz, Col. Brisas de La Paz Autopista al Aeropuerto, Kilometro 60 Municipio de Zacatecoluca Departamento de La Paz.</w:t>
      </w:r>
    </w:p>
    <w:p w14:paraId="3D5B5A38" w14:textId="77777777" w:rsidR="00E575D9" w:rsidRPr="00812800" w:rsidRDefault="00E575D9" w:rsidP="00E575D9">
      <w:pPr>
        <w:pStyle w:val="Prrafodelista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812800">
        <w:rPr>
          <w:rFonts w:ascii="Arial" w:hAnsi="Arial" w:cs="Arial"/>
          <w:sz w:val="22"/>
          <w:szCs w:val="22"/>
        </w:rPr>
        <w:t>Listado de las comunidades beneficiadas con los proyectos ejecutados en el mes de agosto 2021, que por lo menos contenga los siguientes datos: nombre del proyecto, nombre de las comunidades, fecha de inicio, tiempo de ejecución, monto por proyecto, fuente de financiamiento.</w:t>
      </w:r>
    </w:p>
    <w:p w14:paraId="74A0E803" w14:textId="5BD9DF06" w:rsidR="00E575D9" w:rsidRPr="00812800" w:rsidRDefault="00E575D9" w:rsidP="00812800">
      <w:pPr>
        <w:pStyle w:val="Prrafodelista"/>
        <w:numPr>
          <w:ilvl w:val="0"/>
          <w:numId w:val="8"/>
        </w:numPr>
        <w:spacing w:after="160"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12800">
        <w:rPr>
          <w:rFonts w:ascii="Arial" w:hAnsi="Arial" w:cs="Arial"/>
          <w:b/>
          <w:bCs/>
          <w:color w:val="000000" w:themeColor="text1"/>
          <w:sz w:val="22"/>
          <w:szCs w:val="22"/>
        </w:rPr>
        <w:t>En relación a las comunidades beneficiadas con los proyectos ejecutados en el mes de agosto 2021, se informa que en dicho mes solamente existió un proyecto interno en la Municipalidad, q</w:t>
      </w:r>
      <w:r w:rsidR="0073379F" w:rsidRPr="00812800">
        <w:rPr>
          <w:rFonts w:ascii="Arial" w:hAnsi="Arial" w:cs="Arial"/>
          <w:b/>
          <w:bCs/>
          <w:color w:val="000000" w:themeColor="text1"/>
          <w:sz w:val="22"/>
          <w:szCs w:val="22"/>
        </w:rPr>
        <w:t>ue beneficia tanto a empleados, funcionarios y</w:t>
      </w:r>
      <w:r w:rsidRPr="0081280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contribuyentes que visitan el Distrito 2.</w:t>
      </w:r>
    </w:p>
    <w:p w14:paraId="5BF1BAD7" w14:textId="77777777" w:rsidR="00E575D9" w:rsidRPr="00812800" w:rsidRDefault="00E575D9" w:rsidP="00E575D9">
      <w:pPr>
        <w:pStyle w:val="Prrafodelista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812800">
        <w:rPr>
          <w:rFonts w:ascii="Arial" w:hAnsi="Arial" w:cs="Arial"/>
          <w:sz w:val="22"/>
          <w:szCs w:val="22"/>
        </w:rPr>
        <w:lastRenderedPageBreak/>
        <w:t>Listado de los proyectos a ser ejecutados en el año 2022 en el municipio, con su presupuesto, nombre del proyecto, ubicación resumen del trabajo a realizar y responsables.</w:t>
      </w:r>
    </w:p>
    <w:p w14:paraId="6399BEC4" w14:textId="4348C0F5" w:rsidR="00E575D9" w:rsidRPr="00812800" w:rsidRDefault="0073379F" w:rsidP="00812800">
      <w:pPr>
        <w:pStyle w:val="Prrafodelista"/>
        <w:numPr>
          <w:ilvl w:val="0"/>
          <w:numId w:val="7"/>
        </w:numPr>
        <w:spacing w:after="160" w:line="360" w:lineRule="auto"/>
        <w:rPr>
          <w:rFonts w:ascii="Arial" w:hAnsi="Arial" w:cs="Arial"/>
          <w:b/>
          <w:bCs/>
          <w:sz w:val="22"/>
          <w:szCs w:val="22"/>
        </w:rPr>
      </w:pPr>
      <w:r w:rsidRPr="00812800">
        <w:rPr>
          <w:rFonts w:ascii="Arial" w:hAnsi="Arial" w:cs="Arial"/>
          <w:b/>
          <w:bCs/>
          <w:sz w:val="22"/>
          <w:szCs w:val="22"/>
        </w:rPr>
        <w:t xml:space="preserve">A la fecha el Honorable Concejo Municipal Plural, no ha </w:t>
      </w:r>
      <w:r w:rsidR="00812800" w:rsidRPr="00812800">
        <w:rPr>
          <w:rFonts w:ascii="Arial" w:hAnsi="Arial" w:cs="Arial"/>
          <w:b/>
          <w:bCs/>
          <w:sz w:val="22"/>
          <w:szCs w:val="22"/>
        </w:rPr>
        <w:t xml:space="preserve">emitido Acuerdo, </w:t>
      </w:r>
      <w:r w:rsidRPr="00812800">
        <w:rPr>
          <w:rFonts w:ascii="Arial" w:hAnsi="Arial" w:cs="Arial"/>
          <w:b/>
          <w:bCs/>
          <w:sz w:val="22"/>
          <w:szCs w:val="22"/>
        </w:rPr>
        <w:t>en el que exprese los proyectos a realizar en el año 2022.</w:t>
      </w:r>
    </w:p>
    <w:p w14:paraId="1C385E4A" w14:textId="77777777" w:rsidR="00E575D9" w:rsidRPr="00812800" w:rsidRDefault="00E575D9" w:rsidP="00812800">
      <w:pPr>
        <w:spacing w:after="160" w:line="360" w:lineRule="auto"/>
        <w:rPr>
          <w:rFonts w:ascii="Arial" w:hAnsi="Arial" w:cs="Arial"/>
          <w:sz w:val="22"/>
          <w:szCs w:val="22"/>
        </w:rPr>
      </w:pPr>
      <w:r w:rsidRPr="00812800">
        <w:rPr>
          <w:rFonts w:ascii="Arial" w:hAnsi="Arial" w:cs="Arial"/>
          <w:sz w:val="22"/>
          <w:szCs w:val="22"/>
        </w:rPr>
        <w:t>Dado en la ciudad de Zacatecoluca, a los 09 días de septiembre 2021.</w:t>
      </w:r>
    </w:p>
    <w:p w14:paraId="398604BD" w14:textId="77777777" w:rsidR="00E575D9" w:rsidRPr="00E575D9" w:rsidRDefault="00E575D9" w:rsidP="00E575D9">
      <w:p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E575D9">
        <w:rPr>
          <w:rFonts w:ascii="Arial" w:hAnsi="Arial" w:cs="Arial"/>
          <w:noProof/>
          <w:sz w:val="20"/>
          <w:szCs w:val="20"/>
          <w:lang w:val="es-US" w:eastAsia="es-US"/>
        </w:rPr>
        <w:drawing>
          <wp:anchor distT="0" distB="0" distL="114300" distR="114300" simplePos="0" relativeHeight="251663360" behindDoc="1" locked="0" layoutInCell="1" allowOverlap="1" wp14:anchorId="130A6B3F" wp14:editId="11C1040A">
            <wp:simplePos x="0" y="0"/>
            <wp:positionH relativeFrom="column">
              <wp:posOffset>2037715</wp:posOffset>
            </wp:positionH>
            <wp:positionV relativeFrom="paragraph">
              <wp:posOffset>239395</wp:posOffset>
            </wp:positionV>
            <wp:extent cx="1204368" cy="1241425"/>
            <wp:effectExtent l="133350" t="133350" r="129540" b="13017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37" t="45040" r="53846" b="35861"/>
                    <a:stretch/>
                  </pic:blipFill>
                  <pic:spPr bwMode="auto">
                    <a:xfrm rot="785563">
                      <a:off x="0" y="0"/>
                      <a:ext cx="1204368" cy="124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5D9">
        <w:rPr>
          <w:rFonts w:ascii="Arial" w:hAnsi="Arial" w:cs="Arial"/>
          <w:sz w:val="20"/>
          <w:szCs w:val="20"/>
        </w:rPr>
        <w:t>Atentamente;</w:t>
      </w:r>
    </w:p>
    <w:p w14:paraId="6570A7EA" w14:textId="77777777" w:rsidR="00E575D9" w:rsidRPr="00E575D9" w:rsidRDefault="00E575D9" w:rsidP="00E575D9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DE6B35F" w14:textId="77777777" w:rsidR="00E575D9" w:rsidRPr="00E575D9" w:rsidRDefault="00E575D9" w:rsidP="00E575D9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67C048E" w14:textId="77777777" w:rsidR="00E575D9" w:rsidRPr="00E575D9" w:rsidRDefault="00E575D9" w:rsidP="00E575D9">
      <w:pPr>
        <w:spacing w:after="160" w:line="259" w:lineRule="auto"/>
        <w:jc w:val="center"/>
        <w:rPr>
          <w:rFonts w:ascii="Arial" w:hAnsi="Arial" w:cs="Arial"/>
          <w:sz w:val="20"/>
          <w:szCs w:val="20"/>
        </w:rPr>
      </w:pPr>
    </w:p>
    <w:p w14:paraId="5EC7622C" w14:textId="77777777" w:rsidR="00E575D9" w:rsidRPr="00E575D9" w:rsidRDefault="00E575D9" w:rsidP="00E575D9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B222B5D" w14:textId="77777777" w:rsidR="00AE0345" w:rsidRDefault="00AE0345" w:rsidP="00E575D9">
      <w:pPr>
        <w:tabs>
          <w:tab w:val="left" w:pos="4055"/>
        </w:tabs>
        <w:spacing w:after="160" w:line="240" w:lineRule="auto"/>
        <w:jc w:val="center"/>
        <w:rPr>
          <w:rFonts w:ascii="Arial" w:hAnsi="Arial" w:cs="Arial"/>
          <w:sz w:val="20"/>
          <w:szCs w:val="20"/>
        </w:rPr>
      </w:pPr>
    </w:p>
    <w:p w14:paraId="220E20BB" w14:textId="6093A4B2" w:rsidR="00E575D9" w:rsidRPr="00806CD0" w:rsidRDefault="00E575D9" w:rsidP="00E575D9">
      <w:pPr>
        <w:tabs>
          <w:tab w:val="left" w:pos="4055"/>
        </w:tabs>
        <w:spacing w:after="160" w:line="240" w:lineRule="auto"/>
        <w:jc w:val="center"/>
        <w:rPr>
          <w:sz w:val="28"/>
          <w:szCs w:val="28"/>
        </w:rPr>
      </w:pPr>
      <w:r w:rsidRPr="00E575D9">
        <w:rPr>
          <w:rFonts w:ascii="Arial" w:hAnsi="Arial" w:cs="Arial"/>
          <w:sz w:val="20"/>
          <w:szCs w:val="20"/>
        </w:rPr>
        <w:t>Jefe de la Unidad de Proyectos</w:t>
      </w:r>
      <w:r>
        <w:tab/>
      </w:r>
    </w:p>
    <w:p w14:paraId="36BA2327" w14:textId="77777777" w:rsidR="00E575D9" w:rsidRPr="004620BA" w:rsidRDefault="00E575D9" w:rsidP="003C1406">
      <w:pPr>
        <w:tabs>
          <w:tab w:val="left" w:pos="2580"/>
        </w:tabs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sectPr w:rsidR="00E575D9" w:rsidRPr="004620BA" w:rsidSect="00585D9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811" w:right="1077" w:bottom="1440" w:left="1077" w:header="448" w:footer="7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EC25A" w14:textId="77777777" w:rsidR="0027479D" w:rsidRDefault="0027479D">
      <w:pPr>
        <w:spacing w:after="0" w:line="240" w:lineRule="auto"/>
      </w:pPr>
      <w:r>
        <w:separator/>
      </w:r>
    </w:p>
    <w:p w14:paraId="2142BE08" w14:textId="77777777" w:rsidR="0027479D" w:rsidRDefault="0027479D"/>
  </w:endnote>
  <w:endnote w:type="continuationSeparator" w:id="0">
    <w:p w14:paraId="269222DC" w14:textId="77777777" w:rsidR="0027479D" w:rsidRDefault="0027479D">
      <w:pPr>
        <w:spacing w:after="0" w:line="240" w:lineRule="auto"/>
      </w:pPr>
      <w:r>
        <w:continuationSeparator/>
      </w:r>
    </w:p>
    <w:p w14:paraId="4F501ECC" w14:textId="77777777" w:rsidR="0027479D" w:rsidRDefault="00274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 Std">
    <w:altName w:val="Sitka Small"/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CC000" w14:textId="77777777" w:rsidR="00220381" w:rsidRPr="004C1B23" w:rsidRDefault="00220381" w:rsidP="004C1B23">
    <w:pPr>
      <w:pStyle w:val="Piedepgina"/>
      <w:spacing w:line="276" w:lineRule="auto"/>
      <w:rPr>
        <w:rFonts w:ascii="Bembo Std" w:hAnsi="Bembo Std" w:cs="Arial"/>
        <w:i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AE46" w14:textId="77777777" w:rsidR="002D0790" w:rsidRDefault="006433B5" w:rsidP="004738A6">
    <w:pPr>
      <w:pStyle w:val="Piedepgina"/>
      <w:spacing w:line="276" w:lineRule="auto"/>
      <w:rPr>
        <w:rFonts w:ascii="Bembo Std" w:hAnsi="Bembo Std" w:cs="Arial"/>
        <w:lang w:val="es-SV"/>
      </w:rPr>
    </w:pPr>
    <w:r>
      <w:rPr>
        <w:rFonts w:ascii="Bembo Std" w:hAnsi="Bembo Std" w:cs="Arial"/>
        <w:lang w:val="es-SV"/>
      </w:rPr>
      <w:t>Distrito N°2</w:t>
    </w:r>
    <w:r w:rsidR="00C02B5B" w:rsidRPr="00147C01">
      <w:rPr>
        <w:rFonts w:ascii="Bembo Std" w:hAnsi="Bembo Std" w:cs="Arial"/>
        <w:lang w:val="es-SV"/>
      </w:rPr>
      <w:t xml:space="preserve">, </w:t>
    </w:r>
    <w:r>
      <w:rPr>
        <w:rFonts w:ascii="Bembo Std" w:hAnsi="Bembo Std" w:cs="Arial"/>
        <w:lang w:val="es-SV"/>
      </w:rPr>
      <w:t>Av. Juan Manuel Rodríguez, Barrio El Calvario, Zacatecoluca</w:t>
    </w:r>
  </w:p>
  <w:p w14:paraId="60D5901D" w14:textId="77777777" w:rsidR="00756B5A" w:rsidRPr="00147C01" w:rsidRDefault="00CF4602" w:rsidP="004738A6">
    <w:pPr>
      <w:pStyle w:val="Piedepgina"/>
      <w:spacing w:line="276" w:lineRule="auto"/>
      <w:rPr>
        <w:rFonts w:ascii="Bembo Std" w:hAnsi="Bembo Std" w:cs="Arial"/>
        <w:iCs/>
        <w:lang w:val="en-US"/>
      </w:rPr>
    </w:pPr>
    <w:r w:rsidRPr="00147C01">
      <w:rPr>
        <w:rFonts w:ascii="Bembo Std" w:hAnsi="Bembo Std" w:cs="Arial"/>
        <w:noProof/>
        <w:lang w:val="es-US" w:eastAsia="es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E28C239" wp14:editId="4CAFBA0E">
              <wp:simplePos x="0" y="0"/>
              <wp:positionH relativeFrom="column">
                <wp:posOffset>-747272</wp:posOffset>
              </wp:positionH>
              <wp:positionV relativeFrom="paragraph">
                <wp:posOffset>245297</wp:posOffset>
              </wp:positionV>
              <wp:extent cx="7883150" cy="640336"/>
              <wp:effectExtent l="0" t="0" r="3810" b="26670"/>
              <wp:wrapNone/>
              <wp:docPr id="13" name="Grupo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83150" cy="640336"/>
                        <a:chOff x="0" y="-14918"/>
                        <a:chExt cx="7883150" cy="591874"/>
                      </a:xfrm>
                      <a:solidFill>
                        <a:srgbClr val="F1960F"/>
                      </a:solidFill>
                    </wpg:grpSpPr>
                    <wps:wsp>
                      <wps:cNvPr id="2" name="Forma libre: Forma 2">
                        <a:extLst>
                          <a:ext uri="{FF2B5EF4-FFF2-40B4-BE49-F238E27FC236}">
                            <a16:creationId xmlns:a16="http://schemas.microsoft.com/office/drawing/2014/main" id="{7FE843AF-43C2-485A-B221-54BEF0341D97}"/>
                          </a:ext>
                        </a:extLst>
                      </wps:cNvPr>
                      <wps:cNvSpPr/>
                      <wps:spPr>
                        <a:xfrm>
                          <a:off x="4180114" y="0"/>
                          <a:ext cx="3703036" cy="576956"/>
                        </a:xfrm>
                        <a:custGeom>
                          <a:avLst/>
                          <a:gdLst>
                            <a:gd name="connsiteX0" fmla="*/ 7144 w 2752725"/>
                            <a:gd name="connsiteY0" fmla="*/ 7144 h 381000"/>
                            <a:gd name="connsiteX1" fmla="*/ 2749391 w 2752725"/>
                            <a:gd name="connsiteY1" fmla="*/ 7144 h 381000"/>
                            <a:gd name="connsiteX2" fmla="*/ 2749391 w 2752725"/>
                            <a:gd name="connsiteY2" fmla="*/ 380524 h 381000"/>
                            <a:gd name="connsiteX3" fmla="*/ 7144 w 2752725"/>
                            <a:gd name="connsiteY3" fmla="*/ 380524 h 381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752725" h="381000">
                              <a:moveTo>
                                <a:pt x="7144" y="7144"/>
                              </a:moveTo>
                              <a:lnTo>
                                <a:pt x="2749391" y="7144"/>
                              </a:lnTo>
                              <a:lnTo>
                                <a:pt x="2749391" y="380524"/>
                              </a:lnTo>
                              <a:lnTo>
                                <a:pt x="7144" y="380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7220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Forma libre: Forma 3">
                        <a:extLst>
                          <a:ext uri="{FF2B5EF4-FFF2-40B4-BE49-F238E27FC236}">
                            <a16:creationId xmlns:a16="http://schemas.microsoft.com/office/drawing/2014/main" id="{EA2A9033-B10F-4DEB-BC0F-4AFA6BCDBBE7}"/>
                          </a:ext>
                        </a:extLst>
                      </wps:cNvPr>
                      <wps:cNvSpPr/>
                      <wps:spPr>
                        <a:xfrm>
                          <a:off x="0" y="-14918"/>
                          <a:ext cx="3703036" cy="591874"/>
                        </a:xfrm>
                        <a:custGeom>
                          <a:avLst/>
                          <a:gdLst>
                            <a:gd name="connsiteX0" fmla="*/ 7144 w 2752725"/>
                            <a:gd name="connsiteY0" fmla="*/ 7144 h 381000"/>
                            <a:gd name="connsiteX1" fmla="*/ 2749391 w 2752725"/>
                            <a:gd name="connsiteY1" fmla="*/ 7144 h 381000"/>
                            <a:gd name="connsiteX2" fmla="*/ 2749391 w 2752725"/>
                            <a:gd name="connsiteY2" fmla="*/ 380524 h 381000"/>
                            <a:gd name="connsiteX3" fmla="*/ 7144 w 2752725"/>
                            <a:gd name="connsiteY3" fmla="*/ 380524 h 381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752725" h="381000">
                              <a:moveTo>
                                <a:pt x="7144" y="7144"/>
                              </a:moveTo>
                              <a:lnTo>
                                <a:pt x="2749391" y="7144"/>
                              </a:lnTo>
                              <a:lnTo>
                                <a:pt x="2749391" y="380524"/>
                              </a:lnTo>
                              <a:lnTo>
                                <a:pt x="7144" y="38052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</a:schemeClr>
                        </a:solidFill>
                        <a:ln w="9525" cap="flat">
                          <a:solidFill>
                            <a:schemeClr val="bg1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Forma libre: Forma 4">
                        <a:extLst>
                          <a:ext uri="{FF2B5EF4-FFF2-40B4-BE49-F238E27FC236}">
                            <a16:creationId xmlns:a16="http://schemas.microsoft.com/office/drawing/2014/main" id="{3FB14500-D17B-4FA5-B611-0C0482162C60}"/>
                          </a:ext>
                        </a:extLst>
                      </wps:cNvPr>
                      <wps:cNvSpPr/>
                      <wps:spPr>
                        <a:xfrm>
                          <a:off x="2705877" y="0"/>
                          <a:ext cx="3831168" cy="576956"/>
                        </a:xfrm>
                        <a:custGeom>
                          <a:avLst/>
                          <a:gdLst>
                            <a:gd name="connsiteX0" fmla="*/ 2297906 w 2847975"/>
                            <a:gd name="connsiteY0" fmla="*/ 7144 h 381000"/>
                            <a:gd name="connsiteX1" fmla="*/ 7144 w 2847975"/>
                            <a:gd name="connsiteY1" fmla="*/ 7144 h 381000"/>
                            <a:gd name="connsiteX2" fmla="*/ 558641 w 2847975"/>
                            <a:gd name="connsiteY2" fmla="*/ 380524 h 381000"/>
                            <a:gd name="connsiteX3" fmla="*/ 2849404 w 2847975"/>
                            <a:gd name="connsiteY3" fmla="*/ 380524 h 381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847975" h="381000">
                              <a:moveTo>
                                <a:pt x="2297906" y="7144"/>
                              </a:moveTo>
                              <a:lnTo>
                                <a:pt x="7144" y="7144"/>
                              </a:lnTo>
                              <a:lnTo>
                                <a:pt x="558641" y="380524"/>
                              </a:lnTo>
                              <a:lnTo>
                                <a:pt x="2849404" y="38052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Forma libre: Forma 5">
                        <a:extLst>
                          <a:ext uri="{FF2B5EF4-FFF2-40B4-BE49-F238E27FC236}">
                            <a16:creationId xmlns:a16="http://schemas.microsoft.com/office/drawing/2014/main" id="{2C213B07-C5E9-45EC-8441-F74617EDCDA4}"/>
                          </a:ext>
                        </a:extLst>
                      </wps:cNvPr>
                      <wps:cNvSpPr/>
                      <wps:spPr>
                        <a:xfrm>
                          <a:off x="2034073" y="0"/>
                          <a:ext cx="2408895" cy="576956"/>
                        </a:xfrm>
                        <a:custGeom>
                          <a:avLst/>
                          <a:gdLst>
                            <a:gd name="connsiteX0" fmla="*/ 1237774 w 1790700"/>
                            <a:gd name="connsiteY0" fmla="*/ 7144 h 381000"/>
                            <a:gd name="connsiteX1" fmla="*/ 7144 w 1790700"/>
                            <a:gd name="connsiteY1" fmla="*/ 7144 h 381000"/>
                            <a:gd name="connsiteX2" fmla="*/ 558641 w 1790700"/>
                            <a:gd name="connsiteY2" fmla="*/ 380524 h 381000"/>
                            <a:gd name="connsiteX3" fmla="*/ 1789271 w 1790700"/>
                            <a:gd name="connsiteY3" fmla="*/ 380524 h 381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790700" h="381000">
                              <a:moveTo>
                                <a:pt x="1237774" y="7144"/>
                              </a:moveTo>
                              <a:lnTo>
                                <a:pt x="7144" y="7144"/>
                              </a:lnTo>
                              <a:lnTo>
                                <a:pt x="558641" y="380524"/>
                              </a:lnTo>
                              <a:lnTo>
                                <a:pt x="1789271" y="38052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5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5B0F13" id="Grupo 13" o:spid="_x0000_s1026" style="position:absolute;margin-left:-58.85pt;margin-top:19.3pt;width:620.7pt;height:50.4pt;z-index:251658240;mso-height-relative:margin" coordorigin=",-149" coordsize="78831,5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">
              <v:shape id="Forma libre: Forma 2" o:spid="_x0000_s1027" style="position:absolute;left:41801;width:37030;height:5769;visibility:visible;mso-wrap-style:square;v-text-anchor:middle" coordsize="275272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" path="m7144,7144r2742247,l2749391,380524r-2742247,l7144,7144xe" fillcolor="#372203" stroked="f">
                <v:stroke joinstyle="miter"/>
                <v:path arrowok="t" o:connecttype="custom" o:connectlocs="9610,10818;3698551,10818;3698551,576235;9610,576235" o:connectangles="0,0,0,0"/>
              </v:shape>
              <v:shape id="Forma libre: Forma 3" o:spid="_x0000_s1028" style="position:absolute;top:-149;width:37030;height:5918;visibility:visible;mso-wrap-style:square;v-text-anchor:middle" coordsize="275272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" path="m7144,7144r2742247,l2749391,380524r-2742247,l7144,7144xe" fillcolor="#1b3a7d [1609]" strokecolor="white [3212]">
                <v:stroke joinstyle="miter"/>
                <v:path arrowok="t" o:connecttype="custom" o:connectlocs="9610,11098;3698551,11098;3698551,591135;9610,591135" o:connectangles="0,0,0,0"/>
              </v:shape>
              <v:shape id="Forma libre: Forma 4" o:spid="_x0000_s1029" style="position:absolute;left:27058;width:38312;height:5769;visibility:visible;mso-wrap-style:square;v-text-anchor:middle" coordsize="284797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" path="m2297906,7144l7144,7144,558641,380524r2290763,l2297906,7144xe" fillcolor="#a5a5a5 [2092]" stroked="f">
                <v:stroke joinstyle="miter"/>
                <v:path arrowok="t" o:connecttype="custom" o:connectlocs="3091201,10818;9610,10818;751498,576235;3833090,576235" o:connectangles="0,0,0,0"/>
              </v:shape>
              <v:shape id="Forma libre: Forma 5" o:spid="_x0000_s1030" style="position:absolute;left:20340;width:24089;height:5769;visibility:visible;mso-wrap-style:square;v-text-anchor:middle" coordsize="1790700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" path="m1237774,7144l7144,7144,558641,380524r1230630,l1237774,7144xe" fillcolor="#0d548a [1608]" stroked="f">
                <v:stroke joinstyle="miter"/>
                <v:path arrowok="t" o:connecttype="custom" o:connectlocs="1665085,10818;9610,10818;751498,576235;2406973,576235" o:connectangles="0,0,0,0"/>
              </v:shape>
            </v:group>
          </w:pict>
        </mc:Fallback>
      </mc:AlternateContent>
    </w:r>
    <w:r w:rsidR="00C02B5B" w:rsidRPr="000E01FB">
      <w:rPr>
        <w:rFonts w:ascii="Bembo Std" w:hAnsi="Bembo Std" w:cs="Arial"/>
        <w:lang w:val="es-SV" w:bidi="es-ES"/>
      </w:rPr>
      <w:t xml:space="preserve"> </w:t>
    </w:r>
    <w:r w:rsidR="00C02B5B" w:rsidRPr="00147C01">
      <w:rPr>
        <w:rFonts w:ascii="Bembo Std" w:hAnsi="Bembo Std" w:cs="Arial"/>
        <w:lang w:val="en-US" w:bidi="es-ES"/>
      </w:rPr>
      <w:t>www.zacatecoluca.gob.sv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E143" w14:textId="77777777" w:rsidR="0027479D" w:rsidRDefault="0027479D">
      <w:pPr>
        <w:spacing w:after="0" w:line="240" w:lineRule="auto"/>
      </w:pPr>
      <w:r>
        <w:separator/>
      </w:r>
    </w:p>
    <w:p w14:paraId="3410860E" w14:textId="77777777" w:rsidR="0027479D" w:rsidRDefault="0027479D"/>
  </w:footnote>
  <w:footnote w:type="continuationSeparator" w:id="0">
    <w:p w14:paraId="35A25392" w14:textId="77777777" w:rsidR="0027479D" w:rsidRDefault="0027479D">
      <w:pPr>
        <w:spacing w:after="0" w:line="240" w:lineRule="auto"/>
      </w:pPr>
      <w:r>
        <w:continuationSeparator/>
      </w:r>
    </w:p>
    <w:p w14:paraId="2F6CE82C" w14:textId="77777777" w:rsidR="0027479D" w:rsidRDefault="002747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7920" w:type="dxa"/>
      <w:tblInd w:w="-1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288" w:type="dxa"/>
        <w:left w:w="144" w:type="dxa"/>
        <w:right w:w="0" w:type="dxa"/>
      </w:tblCellMar>
      <w:tblLook w:val="04A0" w:firstRow="1" w:lastRow="0" w:firstColumn="1" w:lastColumn="0" w:noHBand="0" w:noVBand="1"/>
      <w:tblDescription w:val="Tabla de diseño de encabezado"/>
    </w:tblPr>
    <w:tblGrid>
      <w:gridCol w:w="7920"/>
    </w:tblGrid>
    <w:tr w:rsidR="00756B5A" w14:paraId="2CF4DBE9" w14:textId="77777777">
      <w:trPr>
        <w:trHeight w:val="576"/>
      </w:trPr>
      <w:tc>
        <w:tcPr>
          <w:tcW w:w="7920" w:type="dxa"/>
        </w:tcPr>
        <w:p w14:paraId="175B8473" w14:textId="77777777" w:rsidR="00756B5A" w:rsidRDefault="00756B5A">
          <w:pPr>
            <w:pStyle w:val="Encabezado"/>
          </w:pPr>
        </w:p>
      </w:tc>
    </w:tr>
  </w:tbl>
  <w:p w14:paraId="48A552F5" w14:textId="77777777" w:rsidR="00220381" w:rsidRDefault="002203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E775A" w14:textId="77777777" w:rsidR="00756B5A" w:rsidRDefault="00CF4602">
    <w:pPr>
      <w:pStyle w:val="Encabezado"/>
    </w:pPr>
    <w:r>
      <w:rPr>
        <w:noProof/>
        <w:lang w:val="es-US" w:eastAsia="es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9E9CDBB" wp14:editId="59863EEC">
              <wp:simplePos x="0" y="0"/>
              <wp:positionH relativeFrom="column">
                <wp:posOffset>3368407</wp:posOffset>
              </wp:positionH>
              <wp:positionV relativeFrom="paragraph">
                <wp:posOffset>463397</wp:posOffset>
              </wp:positionV>
              <wp:extent cx="3737711" cy="605377"/>
              <wp:effectExtent l="0" t="0" r="15240" b="23495"/>
              <wp:wrapNone/>
              <wp:docPr id="12" name="Grupo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7711" cy="605377"/>
                        <a:chOff x="0" y="-13490"/>
                        <a:chExt cx="3737711" cy="741278"/>
                      </a:xfrm>
                      <a:solidFill>
                        <a:srgbClr val="F1960F"/>
                      </a:solidFill>
                    </wpg:grpSpPr>
                    <wps:wsp>
                      <wps:cNvPr id="8" name="Forma libre: Forma 8"/>
                      <wps:cNvSpPr/>
                      <wps:spPr>
                        <a:xfrm>
                          <a:off x="485192" y="0"/>
                          <a:ext cx="3252519" cy="727788"/>
                        </a:xfrm>
                        <a:custGeom>
                          <a:avLst/>
                          <a:gdLst>
                            <a:gd name="connsiteX0" fmla="*/ 7144 w 2009775"/>
                            <a:gd name="connsiteY0" fmla="*/ 7144 h 457200"/>
                            <a:gd name="connsiteX1" fmla="*/ 2005489 w 2009775"/>
                            <a:gd name="connsiteY1" fmla="*/ 7144 h 457200"/>
                            <a:gd name="connsiteX2" fmla="*/ 2005489 w 2009775"/>
                            <a:gd name="connsiteY2" fmla="*/ 454819 h 457200"/>
                            <a:gd name="connsiteX3" fmla="*/ 7144 w 2009775"/>
                            <a:gd name="connsiteY3" fmla="*/ 454819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09775" h="457200">
                              <a:moveTo>
                                <a:pt x="7144" y="7144"/>
                              </a:moveTo>
                              <a:lnTo>
                                <a:pt x="2005489" y="7144"/>
                              </a:lnTo>
                              <a:lnTo>
                                <a:pt x="2005489" y="454819"/>
                              </a:lnTo>
                              <a:lnTo>
                                <a:pt x="7144" y="45481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 w="9525" cap="flat">
                          <a:solidFill>
                            <a:schemeClr val="bg1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orma libre: Forma 10"/>
                      <wps:cNvSpPr/>
                      <wps:spPr>
                        <a:xfrm>
                          <a:off x="429209" y="0"/>
                          <a:ext cx="2743831" cy="727788"/>
                        </a:xfrm>
                        <a:custGeom>
                          <a:avLst/>
                          <a:gdLst>
                            <a:gd name="connsiteX0" fmla="*/ 1400651 w 1695450"/>
                            <a:gd name="connsiteY0" fmla="*/ 7144 h 457200"/>
                            <a:gd name="connsiteX1" fmla="*/ 7144 w 1695450"/>
                            <a:gd name="connsiteY1" fmla="*/ 7144 h 457200"/>
                            <a:gd name="connsiteX2" fmla="*/ 295751 w 1695450"/>
                            <a:gd name="connsiteY2" fmla="*/ 454819 h 457200"/>
                            <a:gd name="connsiteX3" fmla="*/ 1688306 w 1695450"/>
                            <a:gd name="connsiteY3" fmla="*/ 454819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695450" h="457200">
                              <a:moveTo>
                                <a:pt x="1400651" y="7144"/>
                              </a:moveTo>
                              <a:lnTo>
                                <a:pt x="7144" y="7144"/>
                              </a:lnTo>
                              <a:lnTo>
                                <a:pt x="295751" y="454819"/>
                              </a:lnTo>
                              <a:lnTo>
                                <a:pt x="1688306" y="45481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</a:schemeClr>
                        </a:solidFill>
                        <a:ln w="9525" cap="flat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Forma libre: Forma 11"/>
                      <wps:cNvSpPr/>
                      <wps:spPr>
                        <a:xfrm>
                          <a:off x="0" y="-13490"/>
                          <a:ext cx="2728416" cy="741278"/>
                        </a:xfrm>
                        <a:custGeom>
                          <a:avLst/>
                          <a:gdLst>
                            <a:gd name="connsiteX0" fmla="*/ 1391126 w 1685925"/>
                            <a:gd name="connsiteY0" fmla="*/ 7144 h 457200"/>
                            <a:gd name="connsiteX1" fmla="*/ 7144 w 1685925"/>
                            <a:gd name="connsiteY1" fmla="*/ 7144 h 457200"/>
                            <a:gd name="connsiteX2" fmla="*/ 295751 w 1685925"/>
                            <a:gd name="connsiteY2" fmla="*/ 454819 h 457200"/>
                            <a:gd name="connsiteX3" fmla="*/ 1678781 w 1685925"/>
                            <a:gd name="connsiteY3" fmla="*/ 454819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685925" h="457200">
                              <a:moveTo>
                                <a:pt x="1391126" y="7144"/>
                              </a:moveTo>
                              <a:lnTo>
                                <a:pt x="7144" y="7144"/>
                              </a:lnTo>
                              <a:lnTo>
                                <a:pt x="295751" y="454819"/>
                              </a:lnTo>
                              <a:lnTo>
                                <a:pt x="1678781" y="4548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 w="9525" cap="flat">
                          <a:solidFill>
                            <a:schemeClr val="bg1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7DDF7D" id="Grupo 12" o:spid="_x0000_s1026" style="position:absolute;margin-left:265.25pt;margin-top:36.5pt;width:294.3pt;height:47.65pt;z-index:251657216;mso-height-relative:margin" coordorigin=",-134" coordsize="37377,7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">
              <v:shape id="Forma libre: Forma 8" o:spid="_x0000_s1027" style="position:absolute;left:4851;width:32526;height:7277;visibility:visible;mso-wrap-style:square;v-text-anchor:middle" coordsize="200977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" path="m7144,7144r1998345,l2005489,454819r-1998345,l7144,7144xe" fillcolor="#a5a5a5 [2092]" strokecolor="white [3212]">
                <v:stroke joinstyle="miter"/>
                <v:path arrowok="t" o:connecttype="custom" o:connectlocs="11561,11372;3245583,11372;3245583,723998;11561,723998" o:connectangles="0,0,0,0"/>
              </v:shape>
              <v:shape id="Forma libre: Forma 10" o:spid="_x0000_s1028" style="position:absolute;left:4292;width:27438;height:7277;visibility:visible;mso-wrap-style:square;v-text-anchor:middle" coordsize="16954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" path="m1400651,7144l7144,7144,295751,454819r1392555,l1400651,7144xe" fillcolor="#147fd0 [2408]" strokecolor="#1b3a7d [1609]">
                <v:stroke joinstyle="miter"/>
                <v:path arrowok="t" o:connecttype="custom" o:connectlocs="2266743,11372;11561,11372;478629,723998;2732270,723998" o:connectangles="0,0,0,0"/>
              </v:shape>
              <v:shape id="Forma libre: Forma 11" o:spid="_x0000_s1029" style="position:absolute;top:-134;width:27284;height:7411;visibility:visible;mso-wrap-style:square;v-text-anchor:middle" coordsize="16859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" path="m1391126,7144l7144,7144,295751,454819r1383030,l1391126,7144xe" fillcolor="#002060" strokecolor="white [3212]">
                <v:stroke joinstyle="miter"/>
                <v:path arrowok="t" o:connecttype="custom" o:connectlocs="2251328,11583;11561,11583;478629,737418;2716855,737418" o:connectangles="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1514"/>
    <w:multiLevelType w:val="hybridMultilevel"/>
    <w:tmpl w:val="8D8A7282"/>
    <w:lvl w:ilvl="0" w:tplc="5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F678D"/>
    <w:multiLevelType w:val="hybridMultilevel"/>
    <w:tmpl w:val="CCC439E4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9731D1"/>
    <w:multiLevelType w:val="hybridMultilevel"/>
    <w:tmpl w:val="B92085BA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B677B03"/>
    <w:multiLevelType w:val="hybridMultilevel"/>
    <w:tmpl w:val="BC1611B4"/>
    <w:lvl w:ilvl="0" w:tplc="4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3F645FA"/>
    <w:multiLevelType w:val="hybridMultilevel"/>
    <w:tmpl w:val="AEE4F2CE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AD83EEA"/>
    <w:multiLevelType w:val="hybridMultilevel"/>
    <w:tmpl w:val="AD788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E54C5"/>
    <w:multiLevelType w:val="hybridMultilevel"/>
    <w:tmpl w:val="DD1C18E8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A4A22"/>
    <w:multiLevelType w:val="hybridMultilevel"/>
    <w:tmpl w:val="35B6ED28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D01EB5C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B5B"/>
    <w:rsid w:val="00036E50"/>
    <w:rsid w:val="0004206C"/>
    <w:rsid w:val="00046485"/>
    <w:rsid w:val="000E01FB"/>
    <w:rsid w:val="000E50E4"/>
    <w:rsid w:val="0014185F"/>
    <w:rsid w:val="00147C01"/>
    <w:rsid w:val="00187D0C"/>
    <w:rsid w:val="001C0051"/>
    <w:rsid w:val="001F515A"/>
    <w:rsid w:val="00201C80"/>
    <w:rsid w:val="00220381"/>
    <w:rsid w:val="00232314"/>
    <w:rsid w:val="00247174"/>
    <w:rsid w:val="00247408"/>
    <w:rsid w:val="002605E2"/>
    <w:rsid w:val="00265373"/>
    <w:rsid w:val="00273824"/>
    <w:rsid w:val="0027479D"/>
    <w:rsid w:val="0028290B"/>
    <w:rsid w:val="00293C4A"/>
    <w:rsid w:val="002D0790"/>
    <w:rsid w:val="002E6ABA"/>
    <w:rsid w:val="00316465"/>
    <w:rsid w:val="00372B9C"/>
    <w:rsid w:val="003B6F05"/>
    <w:rsid w:val="003C0FA4"/>
    <w:rsid w:val="003C1406"/>
    <w:rsid w:val="003F566F"/>
    <w:rsid w:val="004620BA"/>
    <w:rsid w:val="004738A6"/>
    <w:rsid w:val="004C1B23"/>
    <w:rsid w:val="004E230C"/>
    <w:rsid w:val="00585D96"/>
    <w:rsid w:val="005B0584"/>
    <w:rsid w:val="0064018C"/>
    <w:rsid w:val="006433B5"/>
    <w:rsid w:val="00674697"/>
    <w:rsid w:val="006825A3"/>
    <w:rsid w:val="006E5920"/>
    <w:rsid w:val="00721208"/>
    <w:rsid w:val="0073379F"/>
    <w:rsid w:val="00756B5A"/>
    <w:rsid w:val="007C78B0"/>
    <w:rsid w:val="00807494"/>
    <w:rsid w:val="00812800"/>
    <w:rsid w:val="00816045"/>
    <w:rsid w:val="00851214"/>
    <w:rsid w:val="0085340B"/>
    <w:rsid w:val="00867825"/>
    <w:rsid w:val="008678F9"/>
    <w:rsid w:val="009121B3"/>
    <w:rsid w:val="00940FE2"/>
    <w:rsid w:val="00941CFB"/>
    <w:rsid w:val="00972B34"/>
    <w:rsid w:val="00973DD1"/>
    <w:rsid w:val="00982BCC"/>
    <w:rsid w:val="0098301E"/>
    <w:rsid w:val="00996741"/>
    <w:rsid w:val="009B3F0B"/>
    <w:rsid w:val="00A10034"/>
    <w:rsid w:val="00A1626B"/>
    <w:rsid w:val="00A2707E"/>
    <w:rsid w:val="00A46D1F"/>
    <w:rsid w:val="00A56A94"/>
    <w:rsid w:val="00A82C2B"/>
    <w:rsid w:val="00A82F39"/>
    <w:rsid w:val="00AA0205"/>
    <w:rsid w:val="00AB52C3"/>
    <w:rsid w:val="00AE0345"/>
    <w:rsid w:val="00B21054"/>
    <w:rsid w:val="00B214F2"/>
    <w:rsid w:val="00B268B1"/>
    <w:rsid w:val="00B4626C"/>
    <w:rsid w:val="00B6194B"/>
    <w:rsid w:val="00BD3B19"/>
    <w:rsid w:val="00BE21CD"/>
    <w:rsid w:val="00C02B5B"/>
    <w:rsid w:val="00C05AB2"/>
    <w:rsid w:val="00C32BA9"/>
    <w:rsid w:val="00C701E9"/>
    <w:rsid w:val="00C7085C"/>
    <w:rsid w:val="00C97F5D"/>
    <w:rsid w:val="00CB65A5"/>
    <w:rsid w:val="00CF3307"/>
    <w:rsid w:val="00CF4602"/>
    <w:rsid w:val="00D05C74"/>
    <w:rsid w:val="00D50B65"/>
    <w:rsid w:val="00DB3325"/>
    <w:rsid w:val="00DC6079"/>
    <w:rsid w:val="00DE009E"/>
    <w:rsid w:val="00E0007B"/>
    <w:rsid w:val="00E02629"/>
    <w:rsid w:val="00E56FAF"/>
    <w:rsid w:val="00E575D9"/>
    <w:rsid w:val="00EB0670"/>
    <w:rsid w:val="00F223F2"/>
    <w:rsid w:val="00F24227"/>
    <w:rsid w:val="00F3778A"/>
    <w:rsid w:val="00F45D2A"/>
    <w:rsid w:val="00F70692"/>
    <w:rsid w:val="00FA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1B834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079"/>
  </w:style>
  <w:style w:type="paragraph" w:styleId="Ttulo1">
    <w:name w:val="heading 1"/>
    <w:basedOn w:val="Normal"/>
    <w:next w:val="Normal"/>
    <w:link w:val="Ttulo1Car"/>
    <w:uiPriority w:val="9"/>
    <w:qFormat/>
    <w:rsid w:val="00293C4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noProof/>
      <w:color w:val="632E62" w:themeColor="text2"/>
      <w:sz w:val="48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32314"/>
    <w:pPr>
      <w:keepNext/>
      <w:keepLines/>
      <w:spacing w:after="480"/>
      <w:outlineLvl w:val="1"/>
    </w:pPr>
    <w:rPr>
      <w:rFonts w:cstheme="majorBidi"/>
      <w:color w:val="632E62" w:themeColor="text2"/>
      <w:sz w:val="32"/>
      <w:szCs w:val="22"/>
    </w:rPr>
  </w:style>
  <w:style w:type="paragraph" w:styleId="Ttulo3">
    <w:name w:val="heading 3"/>
    <w:basedOn w:val="Normal"/>
    <w:next w:val="Normal"/>
    <w:link w:val="Ttulo3Car"/>
    <w:uiPriority w:val="9"/>
    <w:semiHidden/>
    <w:qFormat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6D1D6A" w:themeColor="accent1" w:themeShade="BF"/>
      <w:sz w:val="32"/>
    </w:rPr>
  </w:style>
  <w:style w:type="paragraph" w:styleId="Ttulo4">
    <w:name w:val="heading 4"/>
    <w:basedOn w:val="Normal"/>
    <w:next w:val="Normal"/>
    <w:link w:val="Ttulo4Car"/>
    <w:uiPriority w:val="9"/>
    <w:semiHidden/>
    <w:qFormat/>
    <w:pPr>
      <w:keepNext/>
      <w:keepLines/>
      <w:spacing w:after="360" w:line="240" w:lineRule="auto"/>
      <w:outlineLvl w:val="3"/>
    </w:pPr>
    <w:rPr>
      <w:rFonts w:cstheme="majorBidi"/>
      <w:iCs/>
      <w:color w:val="595959" w:themeColor="text1" w:themeTint="A6"/>
      <w:sz w:val="32"/>
    </w:rPr>
  </w:style>
  <w:style w:type="paragraph" w:styleId="Ttulo5">
    <w:name w:val="heading 5"/>
    <w:basedOn w:val="Normal"/>
    <w:next w:val="Normal"/>
    <w:link w:val="Ttulo5Car"/>
    <w:uiPriority w:val="9"/>
    <w:semiHidden/>
    <w:qFormat/>
    <w:pPr>
      <w:keepNext/>
      <w:keepLines/>
      <w:spacing w:after="0" w:line="240" w:lineRule="auto"/>
      <w:outlineLvl w:val="4"/>
    </w:pPr>
    <w:rPr>
      <w:rFonts w:asciiTheme="majorHAnsi" w:eastAsiaTheme="majorEastAsia" w:hAnsiTheme="majorHAnsi" w:cstheme="majorBidi"/>
      <w:b/>
      <w:color w:val="632E62" w:themeColor="text2"/>
      <w:sz w:val="28"/>
    </w:rPr>
  </w:style>
  <w:style w:type="paragraph" w:styleId="Ttulo6">
    <w:name w:val="heading 6"/>
    <w:basedOn w:val="Normal"/>
    <w:next w:val="Normal"/>
    <w:link w:val="Ttulo6Car"/>
    <w:uiPriority w:val="9"/>
    <w:semiHidden/>
    <w:qFormat/>
    <w:pPr>
      <w:keepNext/>
      <w:keepLines/>
      <w:spacing w:line="240" w:lineRule="auto"/>
      <w:outlineLvl w:val="5"/>
    </w:pPr>
    <w:rPr>
      <w:rFonts w:cstheme="majorBidi"/>
      <w:color w:val="6D1D6A" w:themeColor="accent1" w:themeShade="BF"/>
      <w:sz w:val="28"/>
    </w:rPr>
  </w:style>
  <w:style w:type="paragraph" w:styleId="Ttulo7">
    <w:name w:val="heading 7"/>
    <w:basedOn w:val="Normal"/>
    <w:next w:val="Normal"/>
    <w:link w:val="Ttulo7Car"/>
    <w:uiPriority w:val="9"/>
    <w:semiHidden/>
    <w:qFormat/>
    <w:pPr>
      <w:keepNext/>
      <w:keepLines/>
      <w:spacing w:after="0" w:line="240" w:lineRule="auto"/>
      <w:outlineLvl w:val="6"/>
    </w:pPr>
    <w:rPr>
      <w:rFonts w:asciiTheme="majorHAnsi" w:eastAsiaTheme="majorEastAsia" w:hAnsiTheme="majorHAnsi" w:cstheme="majorBidi"/>
      <w:b/>
      <w:iCs/>
      <w:color w:val="632E62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qFormat/>
    <w:pPr>
      <w:keepNext/>
      <w:keepLines/>
      <w:spacing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qFormat/>
    <w:pPr>
      <w:keepNext/>
      <w:keepLines/>
      <w:spacing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tulodellibro">
    <w:name w:val="Book Title"/>
    <w:basedOn w:val="Fuentedeprrafopredeter"/>
    <w:uiPriority w:val="33"/>
    <w:semiHidden/>
    <w:unhideWhenUsed/>
    <w:qFormat/>
    <w:rPr>
      <w:b/>
      <w:bCs/>
      <w:i/>
      <w:iCs/>
      <w:spacing w:val="0"/>
    </w:rPr>
  </w:style>
  <w:style w:type="character" w:styleId="Referenciaintensa">
    <w:name w:val="Intense Reference"/>
    <w:basedOn w:val="Fuentedeprrafopredeter"/>
    <w:uiPriority w:val="32"/>
    <w:semiHidden/>
    <w:unhideWhenUsed/>
    <w:qFormat/>
    <w:rPr>
      <w:b/>
      <w:bCs/>
      <w:caps w:val="0"/>
      <w:smallCaps/>
      <w:color w:val="6D1D6A" w:themeColor="accent1" w:themeShade="BF"/>
      <w:spacing w:val="0"/>
    </w:rPr>
  </w:style>
  <w:style w:type="paragraph" w:customStyle="1" w:styleId="Informacindecontacto">
    <w:name w:val="Información de contacto"/>
    <w:basedOn w:val="Normal"/>
    <w:uiPriority w:val="10"/>
    <w:qFormat/>
    <w:rsid w:val="00232314"/>
    <w:pPr>
      <w:spacing w:before="360" w:after="360" w:line="360" w:lineRule="auto"/>
      <w:contextualSpacing/>
    </w:pPr>
    <w:rPr>
      <w:sz w:val="28"/>
      <w:szCs w:val="28"/>
      <w:lang w:eastAsia="en-US"/>
    </w:rPr>
  </w:style>
  <w:style w:type="paragraph" w:styleId="Fecha">
    <w:name w:val="Date"/>
    <w:basedOn w:val="Normal"/>
    <w:next w:val="Normal"/>
    <w:link w:val="FechaCar"/>
    <w:uiPriority w:val="2"/>
    <w:semiHidden/>
    <w:unhideWhenUsed/>
    <w:qFormat/>
    <w:pPr>
      <w:spacing w:before="540" w:after="360" w:line="240" w:lineRule="auto"/>
    </w:pPr>
    <w:rPr>
      <w:color w:val="92278F" w:themeColor="accent1"/>
      <w:sz w:val="22"/>
    </w:rPr>
  </w:style>
  <w:style w:type="character" w:customStyle="1" w:styleId="FechaCar">
    <w:name w:val="Fecha Car"/>
    <w:basedOn w:val="Fuentedeprrafopredeter"/>
    <w:link w:val="Fecha"/>
    <w:uiPriority w:val="2"/>
    <w:semiHidden/>
    <w:rPr>
      <w:color w:val="92278F" w:themeColor="accent1"/>
      <w:sz w:val="22"/>
    </w:rPr>
  </w:style>
  <w:style w:type="paragraph" w:styleId="Saludo">
    <w:name w:val="Salutation"/>
    <w:basedOn w:val="Normal"/>
    <w:next w:val="Normal"/>
    <w:link w:val="SaludoCar"/>
    <w:uiPriority w:val="4"/>
    <w:semiHidden/>
    <w:unhideWhenUsed/>
    <w:qFormat/>
    <w:pPr>
      <w:spacing w:before="800" w:after="580" w:line="240" w:lineRule="auto"/>
    </w:pPr>
  </w:style>
  <w:style w:type="character" w:customStyle="1" w:styleId="SaludoCar">
    <w:name w:val="Saludo Car"/>
    <w:basedOn w:val="Fuentedeprrafopredeter"/>
    <w:link w:val="Saludo"/>
    <w:uiPriority w:val="4"/>
    <w:semiHidden/>
  </w:style>
  <w:style w:type="paragraph" w:styleId="Cierre">
    <w:name w:val="Closing"/>
    <w:basedOn w:val="Normal"/>
    <w:link w:val="CierreCar"/>
    <w:uiPriority w:val="5"/>
    <w:semiHidden/>
    <w:unhideWhenUsed/>
    <w:qFormat/>
    <w:pPr>
      <w:spacing w:before="720" w:after="0" w:line="240" w:lineRule="auto"/>
    </w:pPr>
  </w:style>
  <w:style w:type="character" w:customStyle="1" w:styleId="CierreCar">
    <w:name w:val="Cierre Car"/>
    <w:basedOn w:val="Fuentedeprrafopredeter"/>
    <w:link w:val="Cierre"/>
    <w:uiPriority w:val="5"/>
    <w:semiHidden/>
  </w:style>
  <w:style w:type="paragraph" w:styleId="Firma">
    <w:name w:val="Signature"/>
    <w:basedOn w:val="Normal"/>
    <w:link w:val="FirmaCar"/>
    <w:uiPriority w:val="6"/>
    <w:semiHidden/>
    <w:unhideWhenUsed/>
    <w:qFormat/>
    <w:pPr>
      <w:spacing w:before="720" w:after="280" w:line="240" w:lineRule="auto"/>
    </w:p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Encabezado">
    <w:name w:val="header"/>
    <w:basedOn w:val="Normal"/>
    <w:link w:val="EncabezadoCar"/>
    <w:uiPriority w:val="99"/>
    <w:semiHidden/>
    <w:pPr>
      <w:spacing w:after="0" w:line="240" w:lineRule="auto"/>
    </w:pPr>
    <w:rPr>
      <w:rFonts w:ascii="Garamond" w:hAnsi="Garamond"/>
      <w:color w:val="7F7F7F" w:themeColor="text1" w:themeTint="80"/>
      <w:sz w:val="20"/>
    </w:rPr>
  </w:style>
  <w:style w:type="paragraph" w:customStyle="1" w:styleId="Nombredelacompaa">
    <w:name w:val="Nombre de la compañía"/>
    <w:basedOn w:val="Normal"/>
    <w:next w:val="Normal"/>
    <w:uiPriority w:val="2"/>
    <w:semiHidden/>
    <w:qFormat/>
    <w:pPr>
      <w:spacing w:after="120" w:line="240" w:lineRule="auto"/>
    </w:pPr>
    <w:rPr>
      <w:rFonts w:ascii="Garamond" w:hAnsi="Garamond"/>
      <w:color w:val="6D1D6A" w:themeColor="accent1" w:themeShade="BF"/>
      <w:sz w:val="56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C6079"/>
    <w:rPr>
      <w:rFonts w:ascii="Garamond" w:hAnsi="Garamond"/>
      <w:color w:val="7F7F7F" w:themeColor="text1" w:themeTint="80"/>
      <w:sz w:val="20"/>
    </w:rPr>
  </w:style>
  <w:style w:type="paragraph" w:styleId="Piedepgina">
    <w:name w:val="footer"/>
    <w:basedOn w:val="Normal"/>
    <w:link w:val="PiedepginaCar"/>
    <w:uiPriority w:val="99"/>
    <w:rsid w:val="00293C4A"/>
    <w:pPr>
      <w:spacing w:after="360" w:line="240" w:lineRule="auto"/>
      <w:contextualSpacing/>
      <w:jc w:val="center"/>
    </w:pPr>
    <w:rPr>
      <w:color w:val="000000" w:themeColor="text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93C4A"/>
    <w:rPr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semiHidden/>
    <w:qFormat/>
    <w:rPr>
      <w:b w:val="0"/>
      <w:i w:val="0"/>
      <w:iCs/>
      <w:color w:val="000000" w:themeColor="text1"/>
    </w:rPr>
  </w:style>
  <w:style w:type="character" w:customStyle="1" w:styleId="FirmaCar">
    <w:name w:val="Firma Car"/>
    <w:basedOn w:val="Fuentedeprrafopredeter"/>
    <w:link w:val="Firma"/>
    <w:uiPriority w:val="6"/>
    <w:semiHidden/>
  </w:style>
  <w:style w:type="character" w:customStyle="1" w:styleId="Ttulo1Car">
    <w:name w:val="Título 1 Car"/>
    <w:basedOn w:val="Fuentedeprrafopredeter"/>
    <w:link w:val="Ttulo1"/>
    <w:uiPriority w:val="9"/>
    <w:rsid w:val="00293C4A"/>
    <w:rPr>
      <w:rFonts w:asciiTheme="majorHAnsi" w:eastAsiaTheme="majorEastAsia" w:hAnsiTheme="majorHAnsi" w:cstheme="majorBidi"/>
      <w:b/>
      <w:noProof/>
      <w:color w:val="632E62" w:themeColor="text2"/>
      <w:sz w:val="4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C6079"/>
    <w:rPr>
      <w:rFonts w:cstheme="majorBidi"/>
      <w:color w:val="632E62" w:themeColor="text2"/>
      <w:sz w:val="32"/>
      <w:szCs w:val="2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6079"/>
    <w:rPr>
      <w:rFonts w:asciiTheme="majorHAnsi" w:eastAsiaTheme="majorEastAsia" w:hAnsiTheme="majorHAnsi" w:cstheme="majorBidi"/>
      <w:color w:val="6D1D6A" w:themeColor="accent1" w:themeShade="BF"/>
      <w:sz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6079"/>
    <w:rPr>
      <w:rFonts w:cstheme="majorBidi"/>
      <w:iCs/>
      <w:color w:val="595959" w:themeColor="text1" w:themeTint="A6"/>
      <w:sz w:val="3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6079"/>
    <w:rPr>
      <w:rFonts w:asciiTheme="majorHAnsi" w:eastAsiaTheme="majorEastAsia" w:hAnsiTheme="majorHAnsi" w:cstheme="majorBidi"/>
      <w:b/>
      <w:color w:val="632E62" w:themeColor="text2"/>
      <w:sz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6079"/>
    <w:rPr>
      <w:rFonts w:cstheme="majorBidi"/>
      <w:color w:val="6D1D6A" w:themeColor="accent1" w:themeShade="BF"/>
      <w:sz w:val="2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6079"/>
    <w:rPr>
      <w:rFonts w:asciiTheme="majorHAnsi" w:eastAsiaTheme="majorEastAsia" w:hAnsiTheme="majorHAnsi" w:cstheme="majorBidi"/>
      <w:b/>
      <w:iCs/>
      <w:color w:val="632E62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6079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TDC">
    <w:name w:val="TOC Heading"/>
    <w:basedOn w:val="Ttulo1"/>
    <w:next w:val="Normal"/>
    <w:uiPriority w:val="39"/>
    <w:semiHidden/>
    <w:unhideWhenUsed/>
    <w:qFormat/>
    <w:pPr>
      <w:outlineLvl w:val="9"/>
    </w:pPr>
  </w:style>
  <w:style w:type="character" w:customStyle="1" w:styleId="Ttulo9Car">
    <w:name w:val="Título 9 Car"/>
    <w:basedOn w:val="Fuentedeprrafopredeter"/>
    <w:link w:val="Ttulo9"/>
    <w:uiPriority w:val="9"/>
    <w:semiHidden/>
    <w:rsid w:val="00DC60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pPr>
      <w:spacing w:before="24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pPr>
      <w:pBdr>
        <w:top w:val="single" w:sz="4" w:space="10" w:color="6D1D6A" w:themeColor="accent1" w:themeShade="BF"/>
        <w:bottom w:val="single" w:sz="4" w:space="10" w:color="6D1D6A" w:themeColor="accent1" w:themeShade="BF"/>
      </w:pBdr>
      <w:spacing w:before="360" w:after="360"/>
    </w:pPr>
    <w:rPr>
      <w:i/>
      <w:iCs/>
      <w:color w:val="6D1D6A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Pr>
      <w:i/>
      <w:iCs/>
      <w:color w:val="6D1D6A" w:themeColor="accent1" w:themeShade="BF"/>
    </w:rPr>
  </w:style>
  <w:style w:type="paragraph" w:styleId="Prrafodelista">
    <w:name w:val="List Paragraph"/>
    <w:basedOn w:val="Normal"/>
    <w:uiPriority w:val="34"/>
    <w:unhideWhenUsed/>
    <w:qFormat/>
    <w:rsid w:val="002474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2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20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UNICACIONES\Downloads\TF34388022%20(1).dotx" TargetMode="External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Custom 100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BA82D6-0D2D-4E04-91D0-14BCA328D7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7E812C-F043-4161-95E2-C6E6BBA4A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6202A-CA0B-4282-801D-D032779C27CD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C81E3563-6DF5-4C30-8BCB-E427E13F2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TF34388022 (1)</Template>
  <TotalTime>0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2021-06-07T15:34:00Z</dcterms:created>
  <dcterms:modified xsi:type="dcterms:W3CDTF">2021-09-14T15:42:00Z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